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2568C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WHYTE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14:paraId="41FF036A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14:paraId="6F32C914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A5900BA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37D87CF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1492</w:t>
      </w:r>
      <w:r>
        <w:tab/>
        <w:t>He made his Will.   (Plomer 506)</w:t>
      </w:r>
    </w:p>
    <w:p w14:paraId="51CFD86E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DAED1B3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6AF7C6C" w14:textId="77777777" w:rsidR="00483A5F" w:rsidRDefault="00483A5F" w:rsidP="00483A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0A45C9C9" w14:textId="77777777" w:rsidR="006B2F86" w:rsidRPr="00E71FC3" w:rsidRDefault="00483A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FBC54" w14:textId="77777777" w:rsidR="00483A5F" w:rsidRDefault="00483A5F" w:rsidP="00E71FC3">
      <w:pPr>
        <w:spacing w:after="0" w:line="240" w:lineRule="auto"/>
      </w:pPr>
      <w:r>
        <w:separator/>
      </w:r>
    </w:p>
  </w:endnote>
  <w:endnote w:type="continuationSeparator" w:id="0">
    <w:p w14:paraId="4A3951DC" w14:textId="77777777" w:rsidR="00483A5F" w:rsidRDefault="00483A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BE8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ADE64" w14:textId="77777777" w:rsidR="00483A5F" w:rsidRDefault="00483A5F" w:rsidP="00E71FC3">
      <w:pPr>
        <w:spacing w:after="0" w:line="240" w:lineRule="auto"/>
      </w:pPr>
      <w:r>
        <w:separator/>
      </w:r>
    </w:p>
  </w:footnote>
  <w:footnote w:type="continuationSeparator" w:id="0">
    <w:p w14:paraId="544F9087" w14:textId="77777777" w:rsidR="00483A5F" w:rsidRDefault="00483A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A5F"/>
    <w:rsid w:val="001A7C09"/>
    <w:rsid w:val="00483A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8A6F0"/>
  <w15:chartTrackingRefBased/>
  <w15:docId w15:val="{BB9EDB84-DC02-47F0-AC25-2D2CDB6A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2018-02-03T13:43:00Z</dcterms:created>
  <dcterms:modified xsi:type="dcterms:W3CDTF">2018-02-03T13:55:00Z</dcterms:modified>
</cp:coreProperties>
</file>